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53C3" w14:textId="6CB69F01" w:rsidR="00633467" w:rsidRDefault="00633467" w:rsidP="00037138">
      <w:pPr>
        <w:tabs>
          <w:tab w:val="left" w:pos="993"/>
          <w:tab w:val="left" w:pos="1134"/>
        </w:tabs>
        <w:rPr>
          <w:rFonts w:cs="Arial"/>
        </w:rPr>
      </w:pPr>
      <w:r w:rsidRPr="2173B0F2">
        <w:rPr>
          <w:rFonts w:cs="Arial"/>
        </w:rPr>
        <w:t xml:space="preserve">Številka: </w:t>
      </w:r>
      <w:r w:rsidR="00D44EB8">
        <w:rPr>
          <w:rFonts w:cs="Arial"/>
        </w:rPr>
        <w:t>202</w:t>
      </w:r>
      <w:r w:rsidR="00AA37E9" w:rsidRPr="2173B0F2">
        <w:rPr>
          <w:rFonts w:cs="Arial"/>
        </w:rPr>
        <w:t>.2025</w:t>
      </w: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3D1F19AC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D108" w14:textId="77777777" w:rsidR="00582DE3" w:rsidRDefault="00582DE3">
      <w:r>
        <w:separator/>
      </w:r>
    </w:p>
  </w:endnote>
  <w:endnote w:type="continuationSeparator" w:id="0">
    <w:p w14:paraId="6787CD0E" w14:textId="77777777" w:rsidR="00582DE3" w:rsidRDefault="0058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BF3C7D" w:rsidRPr="00A1445A" w14:paraId="4A5C4125" w14:textId="77777777" w:rsidTr="00BF3C7D">
      <w:tc>
        <w:tcPr>
          <w:tcW w:w="4434" w:type="dxa"/>
          <w:shd w:val="clear" w:color="auto" w:fill="auto"/>
        </w:tcPr>
        <w:p w14:paraId="77483DAF" w14:textId="3026B9FD" w:rsidR="00BF3C7D" w:rsidRPr="005A785E" w:rsidRDefault="00BF3C7D" w:rsidP="00BF3C7D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58B9F59A" wp14:editId="710FF4DA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8" w:type="dxa"/>
          <w:shd w:val="clear" w:color="auto" w:fill="auto"/>
        </w:tcPr>
        <w:p w14:paraId="57DFEEE8" w14:textId="77777777" w:rsidR="00BF3C7D" w:rsidRPr="00DC613E" w:rsidRDefault="00BF3C7D" w:rsidP="00BF3C7D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7433AE92" wp14:editId="7DBD1CB5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97360FB" w14:textId="44DD2DD2" w:rsidR="00BF3C7D" w:rsidRPr="00A1445A" w:rsidRDefault="00BF3C7D" w:rsidP="00BF3C7D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7B8D" w14:textId="77777777" w:rsidR="00582DE3" w:rsidRDefault="00582DE3">
      <w:r>
        <w:separator/>
      </w:r>
    </w:p>
  </w:footnote>
  <w:footnote w:type="continuationSeparator" w:id="0">
    <w:p w14:paraId="1E3E5EEF" w14:textId="77777777" w:rsidR="00582DE3" w:rsidRDefault="00582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04FD" w:rsidRPr="003C04FD" w14:paraId="766C64AB" w14:textId="77777777" w:rsidTr="00CC244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7FE87A4" w14:textId="1416D09B" w:rsidR="003C04FD" w:rsidRPr="003C04FD" w:rsidRDefault="00182FF7" w:rsidP="003C04F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0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4A4D82E1" wp14:editId="1AA2D0E6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AA67D5E" w14:textId="77777777" w:rsidR="003C04FD" w:rsidRPr="003C04FD" w:rsidRDefault="003C04FD" w:rsidP="003C04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0242A02" w14:textId="77777777" w:rsidR="003C04FD" w:rsidRPr="003C04FD" w:rsidRDefault="003C04FD" w:rsidP="003C04F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C04FD" w:rsidRPr="003C04FD" w14:paraId="636918AB" w14:textId="77777777" w:rsidTr="00CC244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75EDB13" w14:textId="77777777" w:rsidR="003C04FD" w:rsidRPr="003C04FD" w:rsidRDefault="003C04FD" w:rsidP="003C04F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D07318E" w14:textId="77777777" w:rsidR="003C04FD" w:rsidRPr="003C04FD" w:rsidRDefault="003C04FD" w:rsidP="003C04F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80503A2" w14:textId="6305BF88" w:rsidR="003C04FD" w:rsidRPr="003C04FD" w:rsidRDefault="003C04FD" w:rsidP="003C04FD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2AB815FD" w14:textId="2A3E1C26" w:rsidR="00BE5729" w:rsidRDefault="00BE5729"/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60840471">
    <w:abstractNumId w:val="3"/>
  </w:num>
  <w:num w:numId="2" w16cid:durableId="1992521312">
    <w:abstractNumId w:val="5"/>
  </w:num>
  <w:num w:numId="3" w16cid:durableId="2050190">
    <w:abstractNumId w:val="2"/>
  </w:num>
  <w:num w:numId="4" w16cid:durableId="2016181564">
    <w:abstractNumId w:val="1"/>
  </w:num>
  <w:num w:numId="5" w16cid:durableId="1224411493">
    <w:abstractNumId w:val="4"/>
  </w:num>
  <w:num w:numId="6" w16cid:durableId="1140615383">
    <w:abstractNumId w:val="0"/>
  </w:num>
  <w:num w:numId="7" w16cid:durableId="959654825">
    <w:abstractNumId w:val="7"/>
  </w:num>
  <w:num w:numId="8" w16cid:durableId="7066848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37138"/>
    <w:rsid w:val="000412BC"/>
    <w:rsid w:val="00041EB9"/>
    <w:rsid w:val="00042D0E"/>
    <w:rsid w:val="00045BF1"/>
    <w:rsid w:val="00046CE2"/>
    <w:rsid w:val="0005065F"/>
    <w:rsid w:val="000576FB"/>
    <w:rsid w:val="00062440"/>
    <w:rsid w:val="00096243"/>
    <w:rsid w:val="00096BE4"/>
    <w:rsid w:val="000A16D2"/>
    <w:rsid w:val="000C23A5"/>
    <w:rsid w:val="000C4583"/>
    <w:rsid w:val="000D1EDF"/>
    <w:rsid w:val="000D76C2"/>
    <w:rsid w:val="000E1875"/>
    <w:rsid w:val="000E41E1"/>
    <w:rsid w:val="000E7050"/>
    <w:rsid w:val="00101B68"/>
    <w:rsid w:val="0011269D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2FF7"/>
    <w:rsid w:val="00183318"/>
    <w:rsid w:val="001A192F"/>
    <w:rsid w:val="001A7BD0"/>
    <w:rsid w:val="001B6F15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CC2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595E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E7B3C"/>
    <w:rsid w:val="003F0DE7"/>
    <w:rsid w:val="003F0F4E"/>
    <w:rsid w:val="003F4213"/>
    <w:rsid w:val="003F4DE6"/>
    <w:rsid w:val="00406373"/>
    <w:rsid w:val="00431C6C"/>
    <w:rsid w:val="0043532D"/>
    <w:rsid w:val="00445049"/>
    <w:rsid w:val="004527D6"/>
    <w:rsid w:val="00455EB9"/>
    <w:rsid w:val="00460A7C"/>
    <w:rsid w:val="004720C5"/>
    <w:rsid w:val="0047643E"/>
    <w:rsid w:val="004801D0"/>
    <w:rsid w:val="004816B7"/>
    <w:rsid w:val="00481723"/>
    <w:rsid w:val="00486B1B"/>
    <w:rsid w:val="004A0508"/>
    <w:rsid w:val="004B065E"/>
    <w:rsid w:val="004C63F8"/>
    <w:rsid w:val="004D6B75"/>
    <w:rsid w:val="004F7C1C"/>
    <w:rsid w:val="00516581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2DE3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CAB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0FB1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517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82BAF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37E9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35E64"/>
    <w:rsid w:val="00B4256F"/>
    <w:rsid w:val="00B528B4"/>
    <w:rsid w:val="00B52BF2"/>
    <w:rsid w:val="00B5369B"/>
    <w:rsid w:val="00B538F5"/>
    <w:rsid w:val="00B661E3"/>
    <w:rsid w:val="00B82AA3"/>
    <w:rsid w:val="00B8634D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3C7D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E0DE8"/>
    <w:rsid w:val="00CF12FC"/>
    <w:rsid w:val="00D05C1E"/>
    <w:rsid w:val="00D06278"/>
    <w:rsid w:val="00D2343D"/>
    <w:rsid w:val="00D278D4"/>
    <w:rsid w:val="00D31308"/>
    <w:rsid w:val="00D4322B"/>
    <w:rsid w:val="00D44EB8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2173B0F2"/>
    <w:rsid w:val="334DFFC7"/>
    <w:rsid w:val="34C99EB0"/>
    <w:rsid w:val="3652EA45"/>
    <w:rsid w:val="37955790"/>
    <w:rsid w:val="415A8EC8"/>
    <w:rsid w:val="6447910E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AA37E9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BF3C7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5E2B9606-3135-44D7-8580-688EA6344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1F954E-865E-4D48-B47B-8D104BF38D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123</Words>
  <Characters>1063</Characters>
  <Application>Microsoft Office Word</Application>
  <DocSecurity>0</DocSecurity>
  <Lines>8</Lines>
  <Paragraphs>2</Paragraphs>
  <ScaleCrop>false</ScaleCrop>
  <Company>ZRSBR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44</cp:revision>
  <cp:lastPrinted>2016-06-20T06:30:00Z</cp:lastPrinted>
  <dcterms:created xsi:type="dcterms:W3CDTF">2018-07-24T11:48:00Z</dcterms:created>
  <dcterms:modified xsi:type="dcterms:W3CDTF">2025-07-10T13:35:00Z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